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57" w:rsidRDefault="00F64257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64257" w:rsidRDefault="00F64257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64257" w:rsidRDefault="00F64257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F64257" w:rsidRDefault="00F64257" w:rsidP="00B961D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F64257">
        <w:tc>
          <w:tcPr>
            <w:tcW w:w="1384" w:type="dxa"/>
            <w:vMerge w:val="restart"/>
            <w:vAlign w:val="center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4257">
        <w:tc>
          <w:tcPr>
            <w:tcW w:w="1384" w:type="dxa"/>
            <w:vMerge/>
            <w:vAlign w:val="center"/>
          </w:tcPr>
          <w:p w:rsidR="00F64257" w:rsidRDefault="00F64257" w:rsidP="00B46079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F64257" w:rsidRDefault="00F64257" w:rsidP="00B46079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64257" w:rsidRPr="00682377" w:rsidRDefault="00F64257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F64257" w:rsidRDefault="00F64257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64257" w:rsidRDefault="00F64257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64257" w:rsidRDefault="00F64257" w:rsidP="00B46079">
            <w:pPr>
              <w:rPr>
                <w:lang w:eastAsia="en-US"/>
              </w:rPr>
            </w:pPr>
          </w:p>
        </w:tc>
      </w:tr>
      <w:tr w:rsidR="00F64257">
        <w:trPr>
          <w:trHeight w:val="2447"/>
        </w:trPr>
        <w:tc>
          <w:tcPr>
            <w:tcW w:w="1384" w:type="dxa"/>
          </w:tcPr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Кривенко Д.А.</w:t>
            </w:r>
          </w:p>
        </w:tc>
        <w:tc>
          <w:tcPr>
            <w:tcW w:w="1602" w:type="dxa"/>
          </w:tcPr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Директор МБОУ ДОД ДЮСШ</w:t>
            </w:r>
          </w:p>
        </w:tc>
        <w:tc>
          <w:tcPr>
            <w:tcW w:w="1079" w:type="dxa"/>
          </w:tcPr>
          <w:p w:rsidR="00F64257" w:rsidRDefault="00F64257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F64257" w:rsidRDefault="00F64257" w:rsidP="00B46079">
            <w:pPr>
              <w:rPr>
                <w:lang w:eastAsia="en-US"/>
              </w:rPr>
            </w:pPr>
          </w:p>
          <w:p w:rsidR="00F64257" w:rsidRDefault="00F64257" w:rsidP="00B460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F64257" w:rsidRDefault="00F64257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 под жилищ-ный фонд</w:t>
            </w:r>
          </w:p>
        </w:tc>
        <w:tc>
          <w:tcPr>
            <w:tcW w:w="1080" w:type="dxa"/>
          </w:tcPr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Общая долевая</w:t>
            </w:r>
          </w:p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2/5</w:t>
            </w:r>
            <w:r>
              <w:rPr>
                <w:color w:val="333333"/>
                <w:lang w:eastAsia="en-US"/>
              </w:rPr>
              <w:t xml:space="preserve"> </w:t>
            </w: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108,5</w:t>
            </w:r>
          </w:p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</w:p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</w:p>
          <w:p w:rsidR="00F64257" w:rsidRPr="00682377" w:rsidRDefault="00F64257" w:rsidP="00B50B0F">
            <w:pPr>
              <w:rPr>
                <w:color w:val="333333"/>
                <w:lang w:eastAsia="en-US"/>
              </w:rPr>
            </w:pPr>
          </w:p>
          <w:p w:rsidR="00F64257" w:rsidRPr="00682377" w:rsidRDefault="00F64257" w:rsidP="00B50B0F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678</w:t>
            </w: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Россия</w:t>
            </w: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Россия</w:t>
            </w: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F64257" w:rsidRDefault="00F64257" w:rsidP="00B4607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F64257" w:rsidRDefault="00F64257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F64257" w:rsidRDefault="00F64257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ВАЗ 21213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333333"/>
                <w:lang w:eastAsia="en-US"/>
              </w:rPr>
            </w:pPr>
            <w:r w:rsidRPr="00682377">
              <w:rPr>
                <w:color w:val="333333"/>
                <w:lang w:eastAsia="en-US"/>
              </w:rPr>
              <w:t>333648,19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333333"/>
                <w:lang w:val="en-US" w:eastAsia="en-US"/>
              </w:rPr>
            </w:pPr>
          </w:p>
        </w:tc>
      </w:tr>
      <w:tr w:rsidR="00F64257">
        <w:trPr>
          <w:trHeight w:val="884"/>
        </w:trPr>
        <w:tc>
          <w:tcPr>
            <w:tcW w:w="1384" w:type="dxa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108,</w:t>
            </w:r>
            <w:r w:rsidRPr="00682377">
              <w:rPr>
                <w:color w:val="800000"/>
                <w:lang w:eastAsia="en-US"/>
              </w:rPr>
              <w:t>5</w:t>
            </w: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195244,93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</w:tr>
      <w:tr w:rsidR="00F64257">
        <w:tc>
          <w:tcPr>
            <w:tcW w:w="1384" w:type="dxa"/>
          </w:tcPr>
          <w:p w:rsidR="00F64257" w:rsidRDefault="00F64257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108,5</w:t>
            </w:r>
          </w:p>
        </w:tc>
        <w:tc>
          <w:tcPr>
            <w:tcW w:w="1080" w:type="dxa"/>
          </w:tcPr>
          <w:p w:rsidR="00F64257" w:rsidRPr="00682377" w:rsidRDefault="00F64257" w:rsidP="00682377">
            <w:pPr>
              <w:jc w:val="center"/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  <w:r w:rsidRPr="0068237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64257" w:rsidRPr="00682377" w:rsidRDefault="00F64257" w:rsidP="00B46079">
            <w:pPr>
              <w:rPr>
                <w:color w:val="800000"/>
                <w:lang w:eastAsia="en-US"/>
              </w:rPr>
            </w:pPr>
          </w:p>
        </w:tc>
      </w:tr>
    </w:tbl>
    <w:p w:rsidR="00F64257" w:rsidRDefault="00F64257" w:rsidP="00B961D1">
      <w:pPr>
        <w:rPr>
          <w:color w:val="800000"/>
        </w:rPr>
      </w:pPr>
    </w:p>
    <w:p w:rsidR="00F64257" w:rsidRDefault="00F64257" w:rsidP="00B961D1"/>
    <w:p w:rsidR="00F64257" w:rsidRDefault="00F64257"/>
    <w:sectPr w:rsidR="00F64257" w:rsidSect="00B961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A7"/>
    <w:rsid w:val="000532E3"/>
    <w:rsid w:val="000847EA"/>
    <w:rsid w:val="00151EFC"/>
    <w:rsid w:val="00156DDF"/>
    <w:rsid w:val="003A5D91"/>
    <w:rsid w:val="00682377"/>
    <w:rsid w:val="007602C8"/>
    <w:rsid w:val="008534DA"/>
    <w:rsid w:val="00857A21"/>
    <w:rsid w:val="00871675"/>
    <w:rsid w:val="00880A8A"/>
    <w:rsid w:val="008A1AA5"/>
    <w:rsid w:val="008E46AC"/>
    <w:rsid w:val="008E7BA7"/>
    <w:rsid w:val="00953F32"/>
    <w:rsid w:val="00A815A7"/>
    <w:rsid w:val="00B46079"/>
    <w:rsid w:val="00B50B0F"/>
    <w:rsid w:val="00B961D1"/>
    <w:rsid w:val="00C04AA0"/>
    <w:rsid w:val="00CA45FA"/>
    <w:rsid w:val="00CA60E9"/>
    <w:rsid w:val="00F64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961D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140</Words>
  <Characters>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2014-05-08T07:11:00Z</dcterms:created>
  <dcterms:modified xsi:type="dcterms:W3CDTF">2014-05-19T12:47:00Z</dcterms:modified>
</cp:coreProperties>
</file>